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eastAsia="zh-TW"/>
        </w:rPr>
      </w:pPr>
      <w:r w:rsidRPr="00F836E6">
        <w:rPr>
          <w:rFonts w:ascii="Arial" w:hAnsi="Arial" w:cs="Arial"/>
          <w:b/>
          <w:sz w:val="24"/>
        </w:rPr>
        <w:t>3GPP TSG-RAN WG5 Meeting #</w:t>
      </w:r>
      <w:r>
        <w:rPr>
          <w:rFonts w:ascii="Arial" w:hAnsi="Arial" w:cs="Arial"/>
          <w:b/>
          <w:sz w:val="24"/>
        </w:rPr>
        <w:t>103</w:t>
      </w:r>
      <w:r w:rsidRPr="00F836E6">
        <w:rPr>
          <w:rFonts w:ascii="Arial" w:hAnsi="Arial" w:cs="Arial"/>
          <w:b/>
          <w:sz w:val="24"/>
        </w:rPr>
        <w:tab/>
      </w:r>
      <w:r w:rsidR="00FE2EA7" w:rsidRPr="00FE2EA7">
        <w:rPr>
          <w:rFonts w:ascii="Arial" w:hAnsi="Arial" w:cs="Arial"/>
          <w:b/>
          <w:sz w:val="24"/>
          <w:highlight w:val="green"/>
        </w:rPr>
        <w:t>Draft-</w:t>
      </w:r>
      <w:r w:rsidRPr="00F836E6">
        <w:rPr>
          <w:rFonts w:ascii="Arial" w:hAnsi="Arial" w:cs="Arial"/>
          <w:b/>
          <w:sz w:val="24"/>
        </w:rPr>
        <w:t>R5-2</w:t>
      </w:r>
      <w:r>
        <w:rPr>
          <w:rFonts w:ascii="Arial" w:hAnsi="Arial" w:cs="Arial"/>
          <w:b/>
          <w:sz w:val="24"/>
        </w:rPr>
        <w:t>4</w:t>
      </w:r>
      <w:r w:rsidR="00FE2EA7">
        <w:rPr>
          <w:rFonts w:ascii="Arial" w:hAnsi="Arial" w:cs="Arial"/>
          <w:b/>
          <w:sz w:val="24"/>
        </w:rPr>
        <w:t>2775</w:t>
      </w:r>
    </w:p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Fukuoka, Japan, 20 – 24 May 2024</w:t>
      </w:r>
      <w:r w:rsidRPr="00F836E6">
        <w:rPr>
          <w:rFonts w:ascii="Arial" w:hAnsi="Arial" w:cs="Arial"/>
          <w:b/>
          <w:sz w:val="24"/>
        </w:rPr>
        <w:fldChar w:fldCharType="begin"/>
      </w:r>
      <w:r w:rsidRPr="00F836E6">
        <w:rPr>
          <w:rFonts w:ascii="Arial" w:hAnsi="Arial" w:cs="Arial"/>
          <w:b/>
          <w:sz w:val="24"/>
        </w:rPr>
        <w:instrText xml:space="preserve"> DOCPROPERTY  Country  \* MERGEFORMAT </w:instrText>
      </w:r>
      <w:r w:rsidRPr="00F836E6">
        <w:rPr>
          <w:rFonts w:ascii="Arial" w:hAnsi="Arial" w:cs="Arial"/>
          <w:b/>
          <w:sz w:val="24"/>
        </w:rPr>
        <w:fldChar w:fldCharType="end"/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8E7DEB" w:rsidRPr="008E7DEB">
        <w:rPr>
          <w:rFonts w:ascii="Arial" w:hAnsi="Arial"/>
          <w:sz w:val="24"/>
        </w:rPr>
        <w:t>PRD-17 on Guidance to Work Item Codes (post RAN#10</w:t>
      </w:r>
      <w:r w:rsidR="002E4464">
        <w:rPr>
          <w:rFonts w:ascii="Arial" w:hAnsi="Arial"/>
          <w:sz w:val="24"/>
        </w:rPr>
        <w:t>4</w:t>
      </w:r>
      <w:r w:rsidR="008E7DEB" w:rsidRPr="008E7DEB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2E4464">
        <w:t>4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2E4464">
        <w:t>4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2E4464">
        <w:rPr>
          <w:lang w:val="en-US"/>
        </w:rPr>
        <w:t>3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2E4464">
        <w:t>4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R5-242190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RP-241346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UE Conformance - NR and MR-DC measurement gap enhancements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proofErr w:type="spellStart"/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NR_MG_enh-UEConTest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F6250" w:rsidRPr="00104984" w:rsidRDefault="0053158D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</w:t>
            </w:r>
            <w:r>
              <w:rPr>
                <w:rFonts w:eastAsia="PMingLiU"/>
                <w:sz w:val="16"/>
                <w:szCs w:val="16"/>
                <w:lang w:val="en-US"/>
              </w:rPr>
              <w:t>8.533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R5-242457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RP-240910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for UE Conformance - IMS voice service support and network usability guarantee for UE’s E-UTRA capability disabled scenario in 5GS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ING_5GS-UEConTest</w:t>
            </w:r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F6250" w:rsidRPr="00104984" w:rsidRDefault="0053158D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3158D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R5-242459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RP-240911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for UE Conformance - Access Traffic Steering, Switch and Splitting support in the 5G system architecture; Phase 2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ATSSS_Ph2-UEConTest</w:t>
            </w:r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F6250" w:rsidRPr="00104984" w:rsidRDefault="00655C2E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3158D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R5-242553</w:t>
            </w:r>
          </w:p>
          <w:p w:rsidR="003D5F4C" w:rsidRPr="008F6250" w:rsidRDefault="003D5F4C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D5F4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RP-241126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 xml:space="preserve">SR UE Conformance Test Aspects - Rel-17 Support of </w:t>
            </w:r>
            <w:proofErr w:type="spellStart"/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Uncrewed</w:t>
            </w:r>
            <w:proofErr w:type="spellEnd"/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 xml:space="preserve"> Aerial Systems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ID_UAS-</w:t>
            </w:r>
            <w:proofErr w:type="spellStart"/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129C5" w:rsidRPr="005129C5" w:rsidRDefault="005129C5" w:rsidP="005129C5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129C5">
              <w:rPr>
                <w:rFonts w:eastAsia="PMingLiU"/>
                <w:sz w:val="16"/>
                <w:szCs w:val="16"/>
                <w:lang w:val="en-US"/>
              </w:rPr>
              <w:t>36.523-1</w:t>
            </w:r>
          </w:p>
          <w:p w:rsidR="008F6250" w:rsidRPr="00104984" w:rsidRDefault="005129C5" w:rsidP="005129C5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129C5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R5-242848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RP-241372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UE Conformance - Further Multi-RAT Dual-Connectivity enhancement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LTE_NR_DC_enh2-UEConTest</w:t>
            </w:r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F6250" w:rsidRDefault="002960E9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  <w:p w:rsidR="002960E9" w:rsidRPr="00031736" w:rsidRDefault="002960E9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R5-243063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RP-241200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Rel-18 PC1.5 n34 n39 n40 after RAN5#103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HPUE_NR_FR1_TDD_R18-UEConTest</w:t>
            </w:r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8F6250" w:rsidRPr="00031736" w:rsidRDefault="00113563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38.521-1</w:t>
            </w:r>
            <w:bookmarkStart w:id="5" w:name="_GoBack"/>
            <w:bookmarkEnd w:id="5"/>
          </w:p>
        </w:tc>
      </w:tr>
    </w:tbl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8F6250" w:rsidRDefault="005552E7" w:rsidP="008F6250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2E4464">
        <w:t>40925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2E4464">
        <w:t>4</w:t>
      </w:r>
      <w:r w:rsidR="00F90AFF" w:rsidRPr="006A1C35">
        <w:t xml:space="preserve"> (post RAN#</w:t>
      </w:r>
      <w:r w:rsidR="008445D7">
        <w:t>10</w:t>
      </w:r>
      <w:r w:rsidR="002E4464">
        <w:t>3</w:t>
      </w:r>
      <w:r w:rsidRPr="006A1C35">
        <w:t xml:space="preserve"> version)</w:t>
      </w:r>
    </w:p>
    <w:sectPr w:rsidR="008F625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01A" w:rsidRDefault="0091401A">
      <w:r>
        <w:separator/>
      </w:r>
    </w:p>
  </w:endnote>
  <w:endnote w:type="continuationSeparator" w:id="0">
    <w:p w:rsidR="0091401A" w:rsidRDefault="00914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01A" w:rsidRDefault="0091401A">
      <w:r>
        <w:separator/>
      </w:r>
    </w:p>
  </w:footnote>
  <w:footnote w:type="continuationSeparator" w:id="0">
    <w:p w:rsidR="0091401A" w:rsidRDefault="00914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3563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5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0E9"/>
    <w:rsid w:val="0029620A"/>
    <w:rsid w:val="00296EFC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4464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5F4C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9C5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158D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5C2E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0C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6250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401A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4BD6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0F21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653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2EA7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3A7035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FEFC38-D72C-441C-B4EB-C5D561CB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937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1987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12</cp:revision>
  <cp:lastPrinted>2009-01-20T05:46:00Z</cp:lastPrinted>
  <dcterms:created xsi:type="dcterms:W3CDTF">2022-03-28T09:36:00Z</dcterms:created>
  <dcterms:modified xsi:type="dcterms:W3CDTF">2024-06-19T09:34:00Z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